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E4DCD" w14:textId="77777777" w:rsidR="00F406EE" w:rsidRDefault="00F406EE" w:rsidP="00F40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WARNER</w:t>
      </w:r>
      <w:r>
        <w:rPr>
          <w:rFonts w:ascii="Times New Roman" w:hAnsi="Times New Roman" w:cs="Times New Roman"/>
        </w:rPr>
        <w:t xml:space="preserve">      (fl.1484)</w:t>
      </w:r>
    </w:p>
    <w:p w14:paraId="380BA6E3" w14:textId="77777777" w:rsidR="00F406EE" w:rsidRDefault="00F406EE" w:rsidP="00F40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Baldeswell</w:t>
      </w:r>
      <w:proofErr w:type="spellEnd"/>
      <w:r>
        <w:rPr>
          <w:rFonts w:ascii="Times New Roman" w:hAnsi="Times New Roman" w:cs="Times New Roman"/>
        </w:rPr>
        <w:t>, Norfolk. Yeoman.</w:t>
      </w:r>
    </w:p>
    <w:p w14:paraId="320E1E25" w14:textId="77777777" w:rsidR="00F406EE" w:rsidRDefault="00F406EE" w:rsidP="00F406EE">
      <w:pPr>
        <w:rPr>
          <w:rFonts w:ascii="Times New Roman" w:hAnsi="Times New Roman" w:cs="Times New Roman"/>
        </w:rPr>
      </w:pPr>
    </w:p>
    <w:p w14:paraId="62A73673" w14:textId="77777777" w:rsidR="00F406EE" w:rsidRDefault="00F406EE" w:rsidP="00F406EE">
      <w:pPr>
        <w:rPr>
          <w:rFonts w:ascii="Times New Roman" w:hAnsi="Times New Roman" w:cs="Times New Roman"/>
        </w:rPr>
      </w:pPr>
    </w:p>
    <w:p w14:paraId="43E0BEC8" w14:textId="77777777" w:rsidR="00F406EE" w:rsidRDefault="00F406EE" w:rsidP="00F40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Henry Wentworth(q.v.) brought a plaint of debt against him, Andrew</w:t>
      </w:r>
    </w:p>
    <w:p w14:paraId="2003D2CE" w14:textId="77777777" w:rsidR="00F406EE" w:rsidRDefault="00F406EE" w:rsidP="00F40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Pawe</w:t>
      </w:r>
      <w:proofErr w:type="spellEnd"/>
      <w:r>
        <w:rPr>
          <w:rFonts w:ascii="Times New Roman" w:hAnsi="Times New Roman" w:cs="Times New Roman"/>
        </w:rPr>
        <w:t xml:space="preserve"> of Norwich(q.v.), William </w:t>
      </w:r>
      <w:proofErr w:type="spellStart"/>
      <w:r>
        <w:rPr>
          <w:rFonts w:ascii="Times New Roman" w:hAnsi="Times New Roman" w:cs="Times New Roman"/>
        </w:rPr>
        <w:t>Stalon</w:t>
      </w:r>
      <w:proofErr w:type="spellEnd"/>
      <w:r>
        <w:rPr>
          <w:rFonts w:ascii="Times New Roman" w:hAnsi="Times New Roman" w:cs="Times New Roman"/>
        </w:rPr>
        <w:t xml:space="preserve"> of Heigham by Norwich(q.v.) and</w:t>
      </w:r>
    </w:p>
    <w:p w14:paraId="4DBADBA3" w14:textId="77777777" w:rsidR="00F406EE" w:rsidRDefault="00F406EE" w:rsidP="00F40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Palmer of East Dereham(q.v.).</w:t>
      </w:r>
    </w:p>
    <w:p w14:paraId="1488DBE7" w14:textId="77777777" w:rsidR="00F406EE" w:rsidRDefault="00F406EE" w:rsidP="00F40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6207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168DEAB" w14:textId="77777777" w:rsidR="00F406EE" w:rsidRDefault="00F406EE" w:rsidP="00F406EE">
      <w:pPr>
        <w:rPr>
          <w:rFonts w:ascii="Times New Roman" w:hAnsi="Times New Roman" w:cs="Times New Roman"/>
        </w:rPr>
      </w:pPr>
    </w:p>
    <w:p w14:paraId="0F333757" w14:textId="77777777" w:rsidR="00F406EE" w:rsidRDefault="00F406EE" w:rsidP="00F406EE">
      <w:pPr>
        <w:rPr>
          <w:rFonts w:ascii="Times New Roman" w:hAnsi="Times New Roman" w:cs="Times New Roman"/>
        </w:rPr>
      </w:pPr>
    </w:p>
    <w:p w14:paraId="3ADEC9B1" w14:textId="77777777" w:rsidR="00F406EE" w:rsidRDefault="00F406EE" w:rsidP="00F406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2019</w:t>
      </w:r>
    </w:p>
    <w:p w14:paraId="766EDBC8" w14:textId="77777777" w:rsidR="006B2F86" w:rsidRPr="00E71FC3" w:rsidRDefault="00F406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F862B" w14:textId="77777777" w:rsidR="00F406EE" w:rsidRDefault="00F406EE" w:rsidP="00E71FC3">
      <w:r>
        <w:separator/>
      </w:r>
    </w:p>
  </w:endnote>
  <w:endnote w:type="continuationSeparator" w:id="0">
    <w:p w14:paraId="28D09E98" w14:textId="77777777" w:rsidR="00F406EE" w:rsidRDefault="00F406E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78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27009" w14:textId="77777777" w:rsidR="00F406EE" w:rsidRDefault="00F406EE" w:rsidP="00E71FC3">
      <w:r>
        <w:separator/>
      </w:r>
    </w:p>
  </w:footnote>
  <w:footnote w:type="continuationSeparator" w:id="0">
    <w:p w14:paraId="4D3DFB3F" w14:textId="77777777" w:rsidR="00F406EE" w:rsidRDefault="00F406E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E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D0A8E"/>
  <w15:chartTrackingRefBased/>
  <w15:docId w15:val="{853EF71A-51F3-4299-B617-734306B1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6E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406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2019-04-11T19:26:00Z</dcterms:created>
  <dcterms:modified xsi:type="dcterms:W3CDTF">2019-04-11T19:27:00Z</dcterms:modified>
</cp:coreProperties>
</file>